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West Suffolk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West Suffolk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West Suffolk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West Suffolk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West Suffolk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West Suffolk are estimated to have a score of 1-2 on the PGSI (low-risk gambling), whilst </w:t>
      </w:r>
      <w:r w:rsidRPr="00773DF7">
        <w:rPr>
          <w:rFonts w:ascii="Libre Franklin Light" w:hAnsi="Libre Franklin Light" w:cs="Calibri Light"/>
          <w:b/>
          <w:bCs/>
          <w:color w:val="C45911" w:themeColor="accent2" w:themeShade="BF"/>
        </w:rPr>
        <w:t xml:space="preserve">4.2%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45.5% </w:t>
      </w:r>
      <w:r w:rsidRPr="004747BF">
        <w:rPr>
          <w:rFonts w:ascii="Libre Franklin Light" w:eastAsia="Times New Roman" w:hAnsi="Libre Franklin Light" w:cs="Calibri Light"/>
        </w:rPr>
        <w:t xml:space="preserve">of those respondents classified as PGSI 8+ in West Suffolk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West Suffolk is estimated to be </w:t>
      </w:r>
      <w:r w:rsidRPr="00773DF7">
        <w:rPr>
          <w:rFonts w:ascii="Libre Franklin Light" w:eastAsia="Times New Roman" w:hAnsi="Libre Franklin Light" w:cs="Calibri Light"/>
          <w:b/>
          <w:bCs/>
          <w:color w:val="C45911" w:themeColor="accent2" w:themeShade="BF"/>
        </w:rPr>
        <w:t xml:space="preserve">£2,981,211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West Suffolk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Suffolk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Suffolk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West Suffolk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st Suffol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West Suffolk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st Suffol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West Suffolk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Suffolk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st Suffol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West Suffolk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West Suffolk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Suffolk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West Suffolk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West Suffolk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West Suffolk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£2,981,211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West Suffolk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£48,559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£1,004,228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£71,939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£20,233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£37,094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£1,799,158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£2,981,211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West Suffolk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West Suffolk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Suffolk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Suffolk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Suffolk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Suffolk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West Suffolk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West Suffolk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Suffolk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Suffolk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West Suffolk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West Suffolk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FAD3647-F725-42DD-ABE3-A85A71F8CCA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